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08FBE1" w14:textId="575D9768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#104-e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BA71FF">
        <w:rPr>
          <w:b/>
          <w:i/>
          <w:noProof/>
          <w:sz w:val="28"/>
        </w:rPr>
        <w:t>2589</w:t>
      </w:r>
      <w:bookmarkStart w:id="0" w:name="_GoBack"/>
      <w:bookmarkEnd w:id="0"/>
    </w:p>
    <w:p w14:paraId="6AB3CC44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e-meeting, 16 - 27 August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20</w:t>
      </w:r>
      <w:r w:rsidR="00EE33A2">
        <w:rPr>
          <w:noProof/>
        </w:rPr>
        <w:t>xxxx</w:t>
      </w:r>
    </w:p>
    <w:p w14:paraId="0EB02B4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7788C06" w14:textId="02D981C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97C56">
        <w:rPr>
          <w:rFonts w:ascii="Arial" w:hAnsi="Arial"/>
          <w:b/>
          <w:lang w:val="en-US"/>
        </w:rPr>
        <w:t>Huawei, HiSilicon</w:t>
      </w:r>
    </w:p>
    <w:p w14:paraId="06A07E20" w14:textId="53B5A8C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28DA">
        <w:rPr>
          <w:rFonts w:ascii="Arial" w:hAnsi="Arial" w:cs="Arial"/>
          <w:b/>
        </w:rPr>
        <w:t>S</w:t>
      </w:r>
      <w:r w:rsidR="00311C98">
        <w:rPr>
          <w:rFonts w:ascii="Arial" w:hAnsi="Arial" w:cs="Arial"/>
          <w:b/>
        </w:rPr>
        <w:t xml:space="preserve">keleton for </w:t>
      </w:r>
      <w:r w:rsidR="0019359F" w:rsidRPr="0019359F">
        <w:rPr>
          <w:rFonts w:ascii="Arial" w:hAnsi="Arial" w:cs="Arial"/>
          <w:b/>
        </w:rPr>
        <w:t>UA</w:t>
      </w:r>
      <w:r w:rsidR="00E028DA">
        <w:rPr>
          <w:rFonts w:ascii="Arial" w:hAnsi="Arial" w:cs="Arial"/>
          <w:b/>
        </w:rPr>
        <w:t>S</w:t>
      </w:r>
      <w:r w:rsidR="0019359F" w:rsidRPr="0019359F">
        <w:rPr>
          <w:rFonts w:ascii="Arial" w:hAnsi="Arial" w:cs="Arial"/>
          <w:b/>
        </w:rPr>
        <w:t xml:space="preserve"> </w:t>
      </w:r>
    </w:p>
    <w:p w14:paraId="56135117" w14:textId="6D143FF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997C56">
        <w:rPr>
          <w:rFonts w:ascii="Arial" w:hAnsi="Arial"/>
          <w:b/>
          <w:lang w:eastAsia="zh-CN"/>
        </w:rPr>
        <w:t>Approval</w:t>
      </w:r>
    </w:p>
    <w:p w14:paraId="3E1AB36D" w14:textId="63A744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F65DD">
        <w:rPr>
          <w:rFonts w:ascii="Arial" w:hAnsi="Arial"/>
          <w:b/>
        </w:rPr>
        <w:t>4</w:t>
      </w:r>
      <w:r w:rsidR="00997C56">
        <w:rPr>
          <w:rFonts w:ascii="Arial" w:hAnsi="Arial"/>
          <w:b/>
        </w:rPr>
        <w:t>.</w:t>
      </w:r>
      <w:r w:rsidR="00EF65DD">
        <w:rPr>
          <w:rFonts w:ascii="Arial" w:hAnsi="Arial"/>
          <w:b/>
        </w:rPr>
        <w:t>20</w:t>
      </w:r>
      <w:r w:rsidR="00997C56">
        <w:rPr>
          <w:rFonts w:ascii="Arial" w:hAnsi="Arial"/>
          <w:b/>
        </w:rPr>
        <w:t xml:space="preserve"> </w:t>
      </w:r>
      <w:r w:rsidR="00EF65DD">
        <w:rPr>
          <w:rFonts w:ascii="Arial" w:hAnsi="Arial"/>
          <w:b/>
        </w:rPr>
        <w:t>ID_UAS</w:t>
      </w:r>
    </w:p>
    <w:p w14:paraId="21622ECC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614164E" w14:textId="116A866F" w:rsidR="00997C56" w:rsidRPr="005F1FA3" w:rsidRDefault="00997C56" w:rsidP="00997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b/>
          <w:lang w:val="en-SG" w:eastAsia="zh-CN"/>
        </w:rPr>
      </w:pPr>
      <w:r w:rsidRPr="005F1FA3">
        <w:rPr>
          <w:b/>
          <w:i/>
        </w:rPr>
        <w:t xml:space="preserve">Approve </w:t>
      </w:r>
      <w:r>
        <w:rPr>
          <w:b/>
          <w:i/>
        </w:rPr>
        <w:t>the</w:t>
      </w:r>
      <w:r w:rsidRPr="005F1FA3">
        <w:rPr>
          <w:b/>
          <w:i/>
        </w:rPr>
        <w:t xml:space="preserve"> </w:t>
      </w:r>
      <w:r>
        <w:rPr>
          <w:b/>
          <w:i/>
        </w:rPr>
        <w:t xml:space="preserve">proposed </w:t>
      </w:r>
      <w:r w:rsidR="00EF65DD">
        <w:rPr>
          <w:b/>
          <w:i/>
        </w:rPr>
        <w:t>pCR</w:t>
      </w:r>
      <w:r w:rsidRPr="005F1FA3">
        <w:rPr>
          <w:b/>
          <w:i/>
        </w:rPr>
        <w:t xml:space="preserve"> </w:t>
      </w:r>
      <w:r w:rsidR="00EF65DD">
        <w:rPr>
          <w:b/>
          <w:i/>
        </w:rPr>
        <w:t>as normative text</w:t>
      </w:r>
    </w:p>
    <w:p w14:paraId="6BA3C9F6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51D9D36" w14:textId="5833C6F9" w:rsidR="00C022E3" w:rsidRPr="00997C56" w:rsidRDefault="00C022E3">
      <w:pPr>
        <w:pStyle w:val="Reference"/>
      </w:pPr>
      <w:r w:rsidRPr="00997C56">
        <w:t>[1]</w:t>
      </w:r>
      <w:r w:rsidRPr="00997C56">
        <w:tab/>
      </w:r>
    </w:p>
    <w:p w14:paraId="0FA84C65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4EFC6EB" w14:textId="16B7C765" w:rsidR="00E63FFB" w:rsidRDefault="00997C56" w:rsidP="00997C56">
      <w:pPr>
        <w:jc w:val="both"/>
        <w:rPr>
          <w:lang w:eastAsia="zh-CN"/>
        </w:rPr>
      </w:pPr>
      <w:r>
        <w:rPr>
          <w:lang w:eastAsia="zh-CN"/>
        </w:rPr>
        <w:t xml:space="preserve">This contribution proposes </w:t>
      </w:r>
      <w:r w:rsidR="00E63FFB">
        <w:rPr>
          <w:lang w:eastAsia="zh-CN"/>
        </w:rPr>
        <w:t xml:space="preserve">the </w:t>
      </w:r>
      <w:r w:rsidR="00A56B65">
        <w:rPr>
          <w:lang w:eastAsia="zh-CN"/>
        </w:rPr>
        <w:t>skeleton for the UA</w:t>
      </w:r>
      <w:r w:rsidR="00E028DA">
        <w:rPr>
          <w:lang w:eastAsia="zh-CN"/>
        </w:rPr>
        <w:t>S</w:t>
      </w:r>
      <w:r w:rsidR="00A56B65">
        <w:rPr>
          <w:lang w:eastAsia="zh-CN"/>
        </w:rPr>
        <w:t xml:space="preserve"> Clause</w:t>
      </w:r>
      <w:r w:rsidR="005B2044">
        <w:rPr>
          <w:lang w:eastAsia="zh-CN"/>
        </w:rPr>
        <w:t>s</w:t>
      </w:r>
      <w:r w:rsidR="00E63FFB">
        <w:rPr>
          <w:lang w:eastAsia="zh-CN"/>
        </w:rPr>
        <w:t xml:space="preserve">. </w:t>
      </w:r>
    </w:p>
    <w:p w14:paraId="3254CDD9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49D108F4" w14:textId="6C57A538" w:rsidR="00E95228" w:rsidRDefault="00E95228" w:rsidP="00E95228">
      <w:pPr>
        <w:jc w:val="both"/>
        <w:rPr>
          <w:lang w:eastAsia="zh-CN"/>
        </w:rPr>
      </w:pPr>
      <w:r>
        <w:rPr>
          <w:lang w:eastAsia="zh-CN"/>
        </w:rPr>
        <w:t xml:space="preserve">Please refer to the attachment for details. </w:t>
      </w:r>
    </w:p>
    <w:p w14:paraId="7A69C323" w14:textId="68DEBA40" w:rsidR="00C022E3" w:rsidRDefault="00C022E3" w:rsidP="00997C56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25AB34" w14:textId="77777777" w:rsidR="00E336AA" w:rsidRDefault="00E336AA">
      <w:r>
        <w:separator/>
      </w:r>
    </w:p>
  </w:endnote>
  <w:endnote w:type="continuationSeparator" w:id="0">
    <w:p w14:paraId="1F685365" w14:textId="77777777" w:rsidR="00E336AA" w:rsidRDefault="00E33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257B29" w14:textId="77777777" w:rsidR="00E336AA" w:rsidRDefault="00E336AA">
      <w:r>
        <w:separator/>
      </w:r>
    </w:p>
  </w:footnote>
  <w:footnote w:type="continuationSeparator" w:id="0">
    <w:p w14:paraId="42B7FA34" w14:textId="77777777" w:rsidR="00E336AA" w:rsidRDefault="00E33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57C06A4"/>
    <w:multiLevelType w:val="hybridMultilevel"/>
    <w:tmpl w:val="4A6A1B90"/>
    <w:lvl w:ilvl="0" w:tplc="6EECACB0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intFractionalCharacterWidth/>
  <w:embedSystemFonts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30155"/>
    <w:rsid w:val="00012515"/>
    <w:rsid w:val="000349CF"/>
    <w:rsid w:val="00034C6D"/>
    <w:rsid w:val="00046389"/>
    <w:rsid w:val="00062DBA"/>
    <w:rsid w:val="00074722"/>
    <w:rsid w:val="000819D8"/>
    <w:rsid w:val="000934A6"/>
    <w:rsid w:val="000A2C6C"/>
    <w:rsid w:val="000A4660"/>
    <w:rsid w:val="000D1B5B"/>
    <w:rsid w:val="000F034C"/>
    <w:rsid w:val="0010401F"/>
    <w:rsid w:val="00112FC3"/>
    <w:rsid w:val="00121772"/>
    <w:rsid w:val="00173FA3"/>
    <w:rsid w:val="00184B6F"/>
    <w:rsid w:val="001861E5"/>
    <w:rsid w:val="0019359F"/>
    <w:rsid w:val="001B1652"/>
    <w:rsid w:val="001C3EC8"/>
    <w:rsid w:val="001D2BD4"/>
    <w:rsid w:val="001D6911"/>
    <w:rsid w:val="001E018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71CE3"/>
    <w:rsid w:val="00277DEE"/>
    <w:rsid w:val="002A1857"/>
    <w:rsid w:val="002C7F38"/>
    <w:rsid w:val="002E4ADA"/>
    <w:rsid w:val="002F2680"/>
    <w:rsid w:val="0030628A"/>
    <w:rsid w:val="00311C98"/>
    <w:rsid w:val="00336635"/>
    <w:rsid w:val="0035122B"/>
    <w:rsid w:val="00353451"/>
    <w:rsid w:val="00371032"/>
    <w:rsid w:val="00371B44"/>
    <w:rsid w:val="0039377D"/>
    <w:rsid w:val="003C122B"/>
    <w:rsid w:val="003C5A97"/>
    <w:rsid w:val="003C7A04"/>
    <w:rsid w:val="003F52B2"/>
    <w:rsid w:val="00440414"/>
    <w:rsid w:val="004558E9"/>
    <w:rsid w:val="0045777E"/>
    <w:rsid w:val="00477579"/>
    <w:rsid w:val="00492423"/>
    <w:rsid w:val="004B3753"/>
    <w:rsid w:val="004B3854"/>
    <w:rsid w:val="004C31D2"/>
    <w:rsid w:val="004D55C2"/>
    <w:rsid w:val="00517C05"/>
    <w:rsid w:val="00521131"/>
    <w:rsid w:val="00527C0B"/>
    <w:rsid w:val="005410F6"/>
    <w:rsid w:val="005729C4"/>
    <w:rsid w:val="00586044"/>
    <w:rsid w:val="0059227B"/>
    <w:rsid w:val="005B0966"/>
    <w:rsid w:val="005B2044"/>
    <w:rsid w:val="005B795D"/>
    <w:rsid w:val="00613820"/>
    <w:rsid w:val="00631597"/>
    <w:rsid w:val="006316C9"/>
    <w:rsid w:val="00652248"/>
    <w:rsid w:val="00657B80"/>
    <w:rsid w:val="00675B3C"/>
    <w:rsid w:val="0069200F"/>
    <w:rsid w:val="0069495C"/>
    <w:rsid w:val="006D340A"/>
    <w:rsid w:val="00715A1D"/>
    <w:rsid w:val="00760BB0"/>
    <w:rsid w:val="0076157A"/>
    <w:rsid w:val="00763D0B"/>
    <w:rsid w:val="00784593"/>
    <w:rsid w:val="00790C44"/>
    <w:rsid w:val="007A00EF"/>
    <w:rsid w:val="007B19EA"/>
    <w:rsid w:val="007C0A2D"/>
    <w:rsid w:val="007C27B0"/>
    <w:rsid w:val="007E43BD"/>
    <w:rsid w:val="007F300B"/>
    <w:rsid w:val="008014C3"/>
    <w:rsid w:val="00850812"/>
    <w:rsid w:val="00876B9A"/>
    <w:rsid w:val="008933BF"/>
    <w:rsid w:val="008A10C4"/>
    <w:rsid w:val="008A3E9D"/>
    <w:rsid w:val="008B0248"/>
    <w:rsid w:val="008C7FC2"/>
    <w:rsid w:val="008D2490"/>
    <w:rsid w:val="008F5F33"/>
    <w:rsid w:val="0091046A"/>
    <w:rsid w:val="00926ABD"/>
    <w:rsid w:val="00947F4E"/>
    <w:rsid w:val="00966D47"/>
    <w:rsid w:val="00992312"/>
    <w:rsid w:val="00997C56"/>
    <w:rsid w:val="009C0DED"/>
    <w:rsid w:val="009D23DD"/>
    <w:rsid w:val="00A05F07"/>
    <w:rsid w:val="00A37D7F"/>
    <w:rsid w:val="00A46410"/>
    <w:rsid w:val="00A52331"/>
    <w:rsid w:val="00A56B65"/>
    <w:rsid w:val="00A57688"/>
    <w:rsid w:val="00A64042"/>
    <w:rsid w:val="00A84A94"/>
    <w:rsid w:val="00A87A6F"/>
    <w:rsid w:val="00AC27CF"/>
    <w:rsid w:val="00AD0036"/>
    <w:rsid w:val="00AD1DAA"/>
    <w:rsid w:val="00AE69AE"/>
    <w:rsid w:val="00AF1E23"/>
    <w:rsid w:val="00AF7F81"/>
    <w:rsid w:val="00B01AFF"/>
    <w:rsid w:val="00B05CC7"/>
    <w:rsid w:val="00B13379"/>
    <w:rsid w:val="00B27E39"/>
    <w:rsid w:val="00B350D8"/>
    <w:rsid w:val="00B41570"/>
    <w:rsid w:val="00B717D5"/>
    <w:rsid w:val="00B76763"/>
    <w:rsid w:val="00B7732B"/>
    <w:rsid w:val="00B879F0"/>
    <w:rsid w:val="00BA71FF"/>
    <w:rsid w:val="00BC25AA"/>
    <w:rsid w:val="00BC4B81"/>
    <w:rsid w:val="00C022E3"/>
    <w:rsid w:val="00C16083"/>
    <w:rsid w:val="00C23790"/>
    <w:rsid w:val="00C24212"/>
    <w:rsid w:val="00C4712D"/>
    <w:rsid w:val="00C555C9"/>
    <w:rsid w:val="00C94F55"/>
    <w:rsid w:val="00C95600"/>
    <w:rsid w:val="00CA7D62"/>
    <w:rsid w:val="00CB07A8"/>
    <w:rsid w:val="00CB7052"/>
    <w:rsid w:val="00CC7B59"/>
    <w:rsid w:val="00CD4A57"/>
    <w:rsid w:val="00D33604"/>
    <w:rsid w:val="00D37B08"/>
    <w:rsid w:val="00D437FF"/>
    <w:rsid w:val="00D44130"/>
    <w:rsid w:val="00D5130C"/>
    <w:rsid w:val="00D62265"/>
    <w:rsid w:val="00D63DDD"/>
    <w:rsid w:val="00D723B3"/>
    <w:rsid w:val="00D8512E"/>
    <w:rsid w:val="00D9043E"/>
    <w:rsid w:val="00DA1E58"/>
    <w:rsid w:val="00DB0B21"/>
    <w:rsid w:val="00DE4EF2"/>
    <w:rsid w:val="00DF2C0E"/>
    <w:rsid w:val="00E028DA"/>
    <w:rsid w:val="00E04DB6"/>
    <w:rsid w:val="00E06FFB"/>
    <w:rsid w:val="00E30155"/>
    <w:rsid w:val="00E336AA"/>
    <w:rsid w:val="00E63FFB"/>
    <w:rsid w:val="00E67FAF"/>
    <w:rsid w:val="00E91FE1"/>
    <w:rsid w:val="00E95228"/>
    <w:rsid w:val="00EA5E95"/>
    <w:rsid w:val="00EB1A92"/>
    <w:rsid w:val="00ED4954"/>
    <w:rsid w:val="00EE0943"/>
    <w:rsid w:val="00EE33A2"/>
    <w:rsid w:val="00EF65DD"/>
    <w:rsid w:val="00F521C1"/>
    <w:rsid w:val="00F5419B"/>
    <w:rsid w:val="00F66839"/>
    <w:rsid w:val="00F67A1C"/>
    <w:rsid w:val="00F82C5B"/>
    <w:rsid w:val="00F8555F"/>
    <w:rsid w:val="00FD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4AE310"/>
  <w15:chartTrackingRefBased/>
  <w15:docId w15:val="{DE91AFCE-FEB9-4659-B21F-31544B270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SG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22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97C56"/>
    <w:pPr>
      <w:ind w:left="720"/>
      <w:contextualSpacing/>
    </w:pPr>
  </w:style>
  <w:style w:type="character" w:customStyle="1" w:styleId="NOZchn">
    <w:name w:val="NO Zchn"/>
    <w:link w:val="NO"/>
    <w:locked/>
    <w:rsid w:val="005860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58604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86044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5860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860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86044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link w:val="Heading3"/>
    <w:rsid w:val="00A56B65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Zander Lei</dc:creator>
  <cp:keywords/>
  <cp:lastModifiedBy>Lei Zhongding (Zander)</cp:lastModifiedBy>
  <cp:revision>2</cp:revision>
  <cp:lastPrinted>1899-12-31T16:00:00Z</cp:lastPrinted>
  <dcterms:created xsi:type="dcterms:W3CDTF">2021-08-09T07:23:00Z</dcterms:created>
  <dcterms:modified xsi:type="dcterms:W3CDTF">2021-08-09T07:23:00Z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(3)pji3EIvWHuRx1QPQsyQX0WVXXo98tXQDqo/nK4X4alAyNDfgNkeCGnPdODNLcTtotRAFcWbF
0HzMk+VPvjvFsBzmkhtQ+E0GQ6VsvPHTo+ndMUf35QdNy9lm0gcqsE+tTBiGhSVgYnIA3P7Y
Jro7bk89Wmfcn4TlQLJrwoMSOsV5w4upZXUWRNsWpT+BWp/mPCSsJeLbFV7bwc5E23cnpatE
pxa05qYgK660rLR0xt</vt:lpwstr>
  </property>
  <property fmtid="{D5CDD505-2E9C-101B-9397-08002B2CF9AE}" pid="4" name="_2015_ms_pID_7253431">
    <vt:lpwstr>j5Cgk2noDQ4bEPTwjR1MKjJEFkzxuNEF+HjkKJssbBwyKcbmXV+c8u
3uINAtav74fcjSS0vgbajR16tLzrf8xHkgetFfRkmYoaz4NiXacE9IaRBh9qIfP7q3piCuze
rnffMzocOrKssEJSowi6ZEsbb9eMudiH4ByZ1iE44xaXF489bUMfEonGz4tPvV0IybVEfoQx
kni2rZtGSHUUvjByop5MljtzW7OsDBMxOWca</vt:lpwstr>
  </property>
  <property fmtid="{D5CDD505-2E9C-101B-9397-08002B2CF9AE}" pid="5" name="_2015_ms_pID_7253432">
    <vt:lpwstr>tA==</vt:lpwstr>
  </property>
</Properties>
</file>